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7D6E5C1" w14:textId="77777777" w:rsidR="00647ED2" w:rsidRPr="006D16D9" w:rsidRDefault="00647ED2" w:rsidP="00647ED2">
      <w:pPr>
        <w:spacing w:line="360" w:lineRule="auto"/>
        <w:jc w:val="center"/>
        <w:rPr>
          <w:b/>
        </w:rPr>
      </w:pPr>
      <w:r w:rsidRPr="006D16D9">
        <w:rPr>
          <w:b/>
        </w:rPr>
        <w:t xml:space="preserve">PROJETO DE EMENDA </w:t>
      </w:r>
      <w:r w:rsidR="002518FA" w:rsidRPr="006D16D9">
        <w:rPr>
          <w:b/>
        </w:rPr>
        <w:t>IMPOSITIVA</w:t>
      </w:r>
      <w:r w:rsidR="008A5BDD">
        <w:rPr>
          <w:b/>
        </w:rPr>
        <w:t xml:space="preserve"> – 07</w:t>
      </w:r>
    </w:p>
    <w:p w14:paraId="5A38E45E" w14:textId="77777777" w:rsidR="00647ED2" w:rsidRPr="006D16D9" w:rsidRDefault="00647ED2" w:rsidP="00647ED2">
      <w:pPr>
        <w:spacing w:line="360" w:lineRule="auto"/>
        <w:ind w:firstLine="1701"/>
        <w:jc w:val="both"/>
      </w:pPr>
    </w:p>
    <w:p w14:paraId="539DE062" w14:textId="77777777" w:rsidR="00647ED2" w:rsidRPr="006D16D9" w:rsidRDefault="00647ED2" w:rsidP="00647ED2">
      <w:pPr>
        <w:spacing w:line="360" w:lineRule="auto"/>
        <w:jc w:val="both"/>
        <w:rPr>
          <w:b/>
        </w:rPr>
      </w:pPr>
      <w:r w:rsidRPr="006D16D9">
        <w:rPr>
          <w:b/>
        </w:rPr>
        <w:t xml:space="preserve">EMENDA IMPOSITIVA AO </w:t>
      </w:r>
      <w:r w:rsidR="008D5AAD" w:rsidRPr="006D16D9">
        <w:rPr>
          <w:b/>
        </w:rPr>
        <w:t>PROJETO</w:t>
      </w:r>
    </w:p>
    <w:p w14:paraId="6AB60191" w14:textId="77777777" w:rsidR="00647ED2" w:rsidRPr="006D16D9" w:rsidRDefault="00C44299" w:rsidP="00647ED2">
      <w:pPr>
        <w:spacing w:line="360" w:lineRule="auto"/>
        <w:jc w:val="both"/>
        <w:rPr>
          <w:b/>
        </w:rPr>
      </w:pPr>
      <w:r>
        <w:rPr>
          <w:b/>
        </w:rPr>
        <w:t xml:space="preserve"> DE LEI DO EXECUTIVO Nº 080/2021</w:t>
      </w:r>
      <w:r w:rsidR="00647ED2" w:rsidRPr="006D16D9">
        <w:rPr>
          <w:b/>
        </w:rPr>
        <w:t>.</w:t>
      </w:r>
    </w:p>
    <w:p w14:paraId="6366FC14" w14:textId="77777777" w:rsidR="00647ED2" w:rsidRPr="006D16D9" w:rsidRDefault="00647ED2" w:rsidP="00647ED2">
      <w:pPr>
        <w:spacing w:line="360" w:lineRule="auto"/>
        <w:jc w:val="both"/>
        <w:rPr>
          <w:b/>
        </w:rPr>
      </w:pPr>
    </w:p>
    <w:p w14:paraId="00E17465" w14:textId="77777777" w:rsidR="00647ED2" w:rsidRPr="006D16D9" w:rsidRDefault="00647ED2" w:rsidP="00647ED2">
      <w:pPr>
        <w:spacing w:line="360" w:lineRule="auto"/>
        <w:ind w:left="4536"/>
        <w:jc w:val="both"/>
        <w:rPr>
          <w:b/>
        </w:rPr>
      </w:pPr>
    </w:p>
    <w:p w14:paraId="643AF419" w14:textId="77777777" w:rsidR="00647ED2" w:rsidRPr="006D16D9" w:rsidRDefault="00C44299" w:rsidP="00647ED2">
      <w:pPr>
        <w:spacing w:line="360" w:lineRule="auto"/>
        <w:ind w:left="3969"/>
        <w:jc w:val="both"/>
        <w:rPr>
          <w:b/>
        </w:rPr>
      </w:pPr>
      <w:r>
        <w:rPr>
          <w:b/>
        </w:rPr>
        <w:t>Estima a Receita e fixa a D</w:t>
      </w:r>
      <w:r w:rsidR="00647ED2" w:rsidRPr="006D16D9">
        <w:rPr>
          <w:b/>
        </w:rPr>
        <w:t>espesa do Muni</w:t>
      </w:r>
      <w:r>
        <w:rPr>
          <w:b/>
        </w:rPr>
        <w:t>cípio de General Câmara para o Exercício F</w:t>
      </w:r>
      <w:r w:rsidR="00647ED2" w:rsidRPr="006D16D9">
        <w:rPr>
          <w:b/>
        </w:rPr>
        <w:t xml:space="preserve">inanceiro </w:t>
      </w:r>
      <w:r>
        <w:rPr>
          <w:b/>
        </w:rPr>
        <w:t>de 2022.</w:t>
      </w:r>
    </w:p>
    <w:p w14:paraId="44B33FC5" w14:textId="77777777" w:rsidR="00647ED2" w:rsidRPr="006D16D9" w:rsidRDefault="00647ED2" w:rsidP="00647ED2">
      <w:pPr>
        <w:spacing w:line="360" w:lineRule="auto"/>
        <w:ind w:firstLine="1701"/>
        <w:jc w:val="both"/>
      </w:pPr>
    </w:p>
    <w:p w14:paraId="2BA241F5" w14:textId="77777777" w:rsidR="00647ED2" w:rsidRPr="006D16D9" w:rsidRDefault="00647ED2" w:rsidP="00647ED2">
      <w:pPr>
        <w:spacing w:line="360" w:lineRule="auto"/>
        <w:ind w:firstLine="1701"/>
        <w:jc w:val="both"/>
      </w:pPr>
    </w:p>
    <w:p w14:paraId="0AC9223C" w14:textId="77777777" w:rsidR="00647ED2" w:rsidRPr="006D16D9" w:rsidRDefault="00647ED2" w:rsidP="00647ED2">
      <w:pPr>
        <w:spacing w:line="360" w:lineRule="auto"/>
        <w:jc w:val="both"/>
        <w:rPr>
          <w:b/>
        </w:rPr>
      </w:pPr>
      <w:r w:rsidRPr="006D16D9">
        <w:rPr>
          <w:b/>
        </w:rPr>
        <w:t>EMENDA IMPOSITIVA</w:t>
      </w:r>
    </w:p>
    <w:p w14:paraId="6132FD2F" w14:textId="77777777" w:rsidR="00085270" w:rsidRPr="006D16D9" w:rsidRDefault="00085270" w:rsidP="00085270">
      <w:pPr>
        <w:spacing w:line="360" w:lineRule="auto"/>
        <w:jc w:val="both"/>
        <w:rPr>
          <w:b/>
        </w:rPr>
      </w:pPr>
      <w:r w:rsidRPr="006D16D9">
        <w:rPr>
          <w:b/>
        </w:rPr>
        <w:t>Previsão na Lei de Dir</w:t>
      </w:r>
      <w:r w:rsidR="00C44299">
        <w:rPr>
          <w:b/>
        </w:rPr>
        <w:t xml:space="preserve">etrizes Orçamentárias, </w:t>
      </w:r>
      <w:proofErr w:type="spellStart"/>
      <w:r w:rsidR="00C44299">
        <w:rPr>
          <w:b/>
        </w:rPr>
        <w:t>arts</w:t>
      </w:r>
      <w:proofErr w:type="spellEnd"/>
      <w:r w:rsidR="00C44299">
        <w:rPr>
          <w:b/>
        </w:rPr>
        <w:t>. 33 a 37</w:t>
      </w:r>
      <w:r w:rsidRPr="006D16D9">
        <w:rPr>
          <w:b/>
        </w:rPr>
        <w:t>.</w:t>
      </w:r>
    </w:p>
    <w:p w14:paraId="7C27E669" w14:textId="77777777" w:rsidR="00647ED2" w:rsidRPr="006D16D9" w:rsidRDefault="00647ED2" w:rsidP="00647ED2">
      <w:pPr>
        <w:spacing w:line="360" w:lineRule="auto"/>
        <w:jc w:val="both"/>
        <w:rPr>
          <w:b/>
        </w:rPr>
      </w:pPr>
      <w:r w:rsidRPr="006D16D9">
        <w:rPr>
          <w:b/>
        </w:rPr>
        <w:t xml:space="preserve">Autor Ver. </w:t>
      </w:r>
      <w:r w:rsidR="00825B01">
        <w:rPr>
          <w:b/>
        </w:rPr>
        <w:t>Marcio Pereira Brandão</w:t>
      </w:r>
      <w:r w:rsidR="00825B01" w:rsidRPr="006D16D9">
        <w:rPr>
          <w:b/>
        </w:rPr>
        <w:t xml:space="preserve"> </w:t>
      </w:r>
      <w:r w:rsidRPr="006D16D9">
        <w:rPr>
          <w:b/>
        </w:rPr>
        <w:t xml:space="preserve">– </w:t>
      </w:r>
      <w:r w:rsidR="00646341" w:rsidRPr="006D16D9">
        <w:rPr>
          <w:b/>
        </w:rPr>
        <w:t>Progressista</w:t>
      </w:r>
    </w:p>
    <w:p w14:paraId="21BF5164" w14:textId="77777777" w:rsidR="002518FA" w:rsidRPr="006D16D9" w:rsidRDefault="002518FA" w:rsidP="00647ED2">
      <w:pPr>
        <w:spacing w:line="360" w:lineRule="auto"/>
        <w:jc w:val="both"/>
        <w:rPr>
          <w:b/>
        </w:rPr>
      </w:pPr>
    </w:p>
    <w:p w14:paraId="43A23DEC" w14:textId="77777777" w:rsidR="000202A4" w:rsidRPr="006D16D9" w:rsidRDefault="000202A4" w:rsidP="00647ED2">
      <w:pPr>
        <w:spacing w:line="360" w:lineRule="auto"/>
        <w:jc w:val="both"/>
        <w:rPr>
          <w:b/>
        </w:rPr>
      </w:pPr>
    </w:p>
    <w:p w14:paraId="422E6359" w14:textId="77777777" w:rsidR="00562E86" w:rsidRPr="006D16D9" w:rsidRDefault="002518FA" w:rsidP="00647ED2">
      <w:pPr>
        <w:spacing w:line="360" w:lineRule="auto"/>
        <w:jc w:val="both"/>
      </w:pPr>
      <w:r w:rsidRPr="006D16D9">
        <w:t>Emenda destinada à Secretaria de Saúde – 50%</w:t>
      </w:r>
    </w:p>
    <w:p w14:paraId="08A6144B" w14:textId="77777777" w:rsidR="000202A4" w:rsidRPr="006D16D9" w:rsidRDefault="000202A4" w:rsidP="00647ED2">
      <w:pPr>
        <w:spacing w:line="360" w:lineRule="auto"/>
        <w:jc w:val="both"/>
      </w:pPr>
    </w:p>
    <w:bookmarkStart w:id="0" w:name="_MON_1669725810"/>
    <w:bookmarkEnd w:id="0"/>
    <w:p w14:paraId="6665353F" w14:textId="77777777" w:rsidR="002518FA" w:rsidRPr="006D16D9" w:rsidRDefault="0034007C" w:rsidP="00183418">
      <w:pPr>
        <w:spacing w:line="360" w:lineRule="auto"/>
        <w:ind w:left="-567"/>
        <w:jc w:val="both"/>
      </w:pPr>
      <w:r w:rsidRPr="006D16D9">
        <w:object w:dxaOrig="10443" w:dyaOrig="2897" w14:anchorId="224678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25pt;height:144.75pt" o:ole="">
            <v:imagedata r:id="rId8" o:title=""/>
          </v:shape>
          <o:OLEObject Type="Embed" ProgID="Excel.Sheet.12" ShapeID="_x0000_i1025" DrawAspect="Content" ObjectID="_1702987440" r:id="rId9"/>
        </w:object>
      </w:r>
    </w:p>
    <w:p w14:paraId="53B88DF9" w14:textId="77777777" w:rsidR="000202A4" w:rsidRPr="006D16D9" w:rsidRDefault="000202A4" w:rsidP="00183418">
      <w:pPr>
        <w:spacing w:line="360" w:lineRule="auto"/>
        <w:ind w:left="-567"/>
        <w:jc w:val="both"/>
      </w:pPr>
    </w:p>
    <w:p w14:paraId="6A2B6C5C" w14:textId="77777777" w:rsidR="005F2D60" w:rsidRPr="006D16D9" w:rsidRDefault="005F2D60" w:rsidP="000202A4">
      <w:pPr>
        <w:spacing w:line="360" w:lineRule="auto"/>
        <w:jc w:val="both"/>
      </w:pPr>
    </w:p>
    <w:p w14:paraId="1EE8FCA3" w14:textId="77777777" w:rsidR="00C5628C" w:rsidRPr="006D16D9" w:rsidRDefault="00C5628C" w:rsidP="000202A4">
      <w:pPr>
        <w:spacing w:line="360" w:lineRule="auto"/>
        <w:jc w:val="both"/>
      </w:pPr>
    </w:p>
    <w:p w14:paraId="6B30AC50" w14:textId="77777777" w:rsidR="00C5628C" w:rsidRPr="006D16D9" w:rsidRDefault="00C5628C" w:rsidP="000202A4">
      <w:pPr>
        <w:spacing w:line="360" w:lineRule="auto"/>
        <w:jc w:val="both"/>
      </w:pPr>
    </w:p>
    <w:p w14:paraId="454F749F" w14:textId="77777777" w:rsidR="00D3239C" w:rsidRPr="006D16D9" w:rsidRDefault="00D3239C" w:rsidP="000202A4">
      <w:pPr>
        <w:spacing w:line="360" w:lineRule="auto"/>
        <w:jc w:val="both"/>
      </w:pPr>
    </w:p>
    <w:p w14:paraId="1439BF79" w14:textId="77777777" w:rsidR="00D3239C" w:rsidRPr="006D16D9" w:rsidRDefault="00D3239C" w:rsidP="000202A4">
      <w:pPr>
        <w:spacing w:line="360" w:lineRule="auto"/>
        <w:jc w:val="both"/>
      </w:pPr>
    </w:p>
    <w:p w14:paraId="067331EB" w14:textId="77777777" w:rsidR="00D3239C" w:rsidRPr="006D16D9" w:rsidRDefault="00D3239C" w:rsidP="000202A4">
      <w:pPr>
        <w:spacing w:line="360" w:lineRule="auto"/>
        <w:jc w:val="both"/>
      </w:pPr>
    </w:p>
    <w:p w14:paraId="0C4EB740" w14:textId="77777777" w:rsidR="00562E86" w:rsidRPr="006D16D9" w:rsidRDefault="000202A4" w:rsidP="000202A4">
      <w:pPr>
        <w:spacing w:line="360" w:lineRule="auto"/>
        <w:jc w:val="both"/>
      </w:pPr>
      <w:r w:rsidRPr="006D16D9">
        <w:lastRenderedPageBreak/>
        <w:t>Emenda destinada a Subvenções Sociais – 50%</w:t>
      </w:r>
    </w:p>
    <w:bookmarkStart w:id="1" w:name="_MON_1669725861"/>
    <w:bookmarkEnd w:id="1"/>
    <w:p w14:paraId="42D8D28A" w14:textId="77777777" w:rsidR="000202A4" w:rsidRPr="006D16D9" w:rsidRDefault="002F650D" w:rsidP="000202A4">
      <w:pPr>
        <w:spacing w:line="360" w:lineRule="auto"/>
        <w:ind w:left="-567"/>
        <w:jc w:val="both"/>
      </w:pPr>
      <w:r w:rsidRPr="006D16D9">
        <w:object w:dxaOrig="10443" w:dyaOrig="11298" w14:anchorId="047F8B5D">
          <v:shape id="_x0000_i1026" type="#_x0000_t75" style="width:521.25pt;height:566.25pt" o:ole="">
            <v:imagedata r:id="rId10" o:title=""/>
          </v:shape>
          <o:OLEObject Type="Embed" ProgID="Excel.Sheet.12" ShapeID="_x0000_i1026" DrawAspect="Content" ObjectID="_1702987441" r:id="rId11"/>
        </w:object>
      </w:r>
    </w:p>
    <w:p w14:paraId="1311CC21" w14:textId="3B33D75F" w:rsidR="00562E86" w:rsidRDefault="00562E86" w:rsidP="002378BA">
      <w:pPr>
        <w:spacing w:line="360" w:lineRule="auto"/>
        <w:jc w:val="both"/>
      </w:pPr>
    </w:p>
    <w:p w14:paraId="4EDA39AB" w14:textId="77777777" w:rsidR="00F97690" w:rsidRPr="006D16D9" w:rsidRDefault="00F97690" w:rsidP="002378BA">
      <w:pPr>
        <w:spacing w:line="360" w:lineRule="auto"/>
        <w:jc w:val="both"/>
      </w:pPr>
    </w:p>
    <w:p w14:paraId="2CD0D938" w14:textId="77777777" w:rsidR="00C44299" w:rsidRDefault="00C44299" w:rsidP="002378BA">
      <w:pPr>
        <w:spacing w:line="360" w:lineRule="auto"/>
        <w:jc w:val="both"/>
        <w:rPr>
          <w:b/>
        </w:rPr>
      </w:pPr>
    </w:p>
    <w:p w14:paraId="6329FAE7" w14:textId="77777777" w:rsidR="00DF4019" w:rsidRDefault="00DF4019" w:rsidP="002378BA">
      <w:pPr>
        <w:spacing w:line="360" w:lineRule="auto"/>
        <w:jc w:val="both"/>
        <w:rPr>
          <w:b/>
        </w:rPr>
      </w:pPr>
    </w:p>
    <w:p w14:paraId="5C8B6DA5" w14:textId="77777777" w:rsidR="002378BA" w:rsidRDefault="008D5AAD" w:rsidP="002378BA">
      <w:pPr>
        <w:spacing w:line="360" w:lineRule="auto"/>
        <w:jc w:val="both"/>
      </w:pPr>
      <w:r w:rsidRPr="006D16D9">
        <w:rPr>
          <w:b/>
        </w:rPr>
        <w:lastRenderedPageBreak/>
        <w:t>Emenda 002</w:t>
      </w:r>
      <w:r w:rsidR="000202A4" w:rsidRPr="006D16D9">
        <w:t xml:space="preserve"> – </w:t>
      </w:r>
      <w:r w:rsidR="00DF4019">
        <w:t>Secretaria de Obras.</w:t>
      </w:r>
    </w:p>
    <w:p w14:paraId="6BFA4B33" w14:textId="77777777" w:rsidR="00DF4019" w:rsidRDefault="00DF4019" w:rsidP="0033483A">
      <w:pPr>
        <w:spacing w:line="360" w:lineRule="auto"/>
        <w:jc w:val="both"/>
      </w:pPr>
    </w:p>
    <w:p w14:paraId="7C23D1D2" w14:textId="77777777" w:rsidR="0033483A" w:rsidRPr="006D16D9" w:rsidRDefault="008D5AAD" w:rsidP="0033483A">
      <w:pPr>
        <w:spacing w:line="360" w:lineRule="auto"/>
        <w:jc w:val="both"/>
      </w:pPr>
      <w:r w:rsidRPr="006D16D9">
        <w:rPr>
          <w:b/>
        </w:rPr>
        <w:t>Emenda 003</w:t>
      </w:r>
      <w:r w:rsidR="00316E5D" w:rsidRPr="006D16D9">
        <w:t xml:space="preserve"> –</w:t>
      </w:r>
      <w:r w:rsidR="004B3A00" w:rsidRPr="006D16D9">
        <w:t xml:space="preserve"> </w:t>
      </w:r>
      <w:r w:rsidR="0040541B">
        <w:t>Associação da Patrulha Agrícola do Passo da Taquara, CNPJ 32.461.371/0001-67, contato André Luiz Faleiro de Souza, telefone (51) 98573-7021;</w:t>
      </w:r>
    </w:p>
    <w:p w14:paraId="05354D85" w14:textId="77777777" w:rsidR="00DF4019" w:rsidRDefault="00DF4019" w:rsidP="00D925A8">
      <w:pPr>
        <w:spacing w:line="360" w:lineRule="auto"/>
        <w:jc w:val="both"/>
        <w:rPr>
          <w:b/>
        </w:rPr>
      </w:pPr>
    </w:p>
    <w:p w14:paraId="68EB8DE7" w14:textId="77777777" w:rsidR="00DF4019" w:rsidRPr="00283255" w:rsidRDefault="00D925A8" w:rsidP="00DF4019">
      <w:pPr>
        <w:spacing w:line="360" w:lineRule="auto"/>
        <w:jc w:val="both"/>
      </w:pPr>
      <w:r w:rsidRPr="006D16D9">
        <w:rPr>
          <w:b/>
        </w:rPr>
        <w:t>Emenda 00</w:t>
      </w:r>
      <w:r w:rsidR="008D5AAD" w:rsidRPr="006D16D9">
        <w:rPr>
          <w:b/>
        </w:rPr>
        <w:t>4</w:t>
      </w:r>
      <w:r w:rsidR="000202A4" w:rsidRPr="006D16D9">
        <w:t xml:space="preserve"> –</w:t>
      </w:r>
      <w:r w:rsidR="00DF4019" w:rsidRPr="00DF4019">
        <w:t xml:space="preserve"> </w:t>
      </w:r>
      <w:r w:rsidR="00DF4019" w:rsidRPr="00283255">
        <w:t>Bombeiro Volun</w:t>
      </w:r>
      <w:r w:rsidR="00DF4019">
        <w:t>tário de General Câmara, CNPJ</w:t>
      </w:r>
      <w:r w:rsidR="00DF4019" w:rsidRPr="00283255">
        <w:t xml:space="preserve"> 33.326.730/0001-36, contato Luciano Rodrigues, telefone (51) 99879</w:t>
      </w:r>
      <w:r w:rsidR="00DF4019">
        <w:t>-</w:t>
      </w:r>
      <w:r w:rsidR="00DF4019" w:rsidRPr="00283255">
        <w:t>5413.</w:t>
      </w:r>
    </w:p>
    <w:p w14:paraId="2FAFC5AA" w14:textId="77777777" w:rsidR="0033483A" w:rsidRPr="006D16D9" w:rsidRDefault="0033483A" w:rsidP="00D925A8">
      <w:pPr>
        <w:spacing w:line="360" w:lineRule="auto"/>
        <w:jc w:val="both"/>
      </w:pPr>
    </w:p>
    <w:p w14:paraId="053ED012" w14:textId="77777777" w:rsidR="00DF4019" w:rsidRDefault="00C662B9" w:rsidP="00DF4019">
      <w:pPr>
        <w:spacing w:line="360" w:lineRule="auto"/>
        <w:jc w:val="both"/>
      </w:pPr>
      <w:r w:rsidRPr="006D16D9">
        <w:rPr>
          <w:b/>
        </w:rPr>
        <w:t>Emenda 00</w:t>
      </w:r>
      <w:r w:rsidR="008D5AAD" w:rsidRPr="006D16D9">
        <w:rPr>
          <w:b/>
        </w:rPr>
        <w:t>5</w:t>
      </w:r>
      <w:r w:rsidRPr="006D16D9">
        <w:t xml:space="preserve"> –</w:t>
      </w:r>
      <w:r w:rsidR="00DF4019" w:rsidRPr="00DF4019">
        <w:t xml:space="preserve"> </w:t>
      </w:r>
      <w:r w:rsidR="00DF4019">
        <w:t>Brigada Militar de General Câmara, CNPJ 43.020.614/0001-48, contato SGT Becker, telefone (51) 3655-1190 ou (51) 98414-9521;</w:t>
      </w:r>
    </w:p>
    <w:p w14:paraId="55C0F6B0" w14:textId="77777777" w:rsidR="00FB03EF" w:rsidRPr="006D16D9" w:rsidRDefault="00FB03EF" w:rsidP="00FB03EF">
      <w:pPr>
        <w:spacing w:line="360" w:lineRule="auto"/>
        <w:jc w:val="both"/>
      </w:pPr>
    </w:p>
    <w:p w14:paraId="66C4A7F6" w14:textId="77777777" w:rsidR="00DF4019" w:rsidRPr="006D16D9" w:rsidRDefault="00C662B9" w:rsidP="00DF4019">
      <w:pPr>
        <w:spacing w:line="360" w:lineRule="auto"/>
        <w:jc w:val="both"/>
      </w:pPr>
      <w:r w:rsidRPr="006D16D9">
        <w:rPr>
          <w:b/>
        </w:rPr>
        <w:t>Emenda 00</w:t>
      </w:r>
      <w:r w:rsidR="008D5AAD" w:rsidRPr="006D16D9">
        <w:rPr>
          <w:b/>
        </w:rPr>
        <w:t>6</w:t>
      </w:r>
      <w:r w:rsidRPr="006D16D9">
        <w:t xml:space="preserve"> – </w:t>
      </w:r>
      <w:r w:rsidR="00DF4019" w:rsidRPr="006D16D9">
        <w:t xml:space="preserve">Paróquia de </w:t>
      </w:r>
      <w:r w:rsidR="00DF4019">
        <w:t>São Nicolau, CNPJ</w:t>
      </w:r>
      <w:r w:rsidR="00DF4019" w:rsidRPr="006D16D9">
        <w:t xml:space="preserve"> 92.858.000/0074-0</w:t>
      </w:r>
      <w:r w:rsidR="00DF4019">
        <w:t xml:space="preserve">9, contato </w:t>
      </w:r>
      <w:proofErr w:type="spellStart"/>
      <w:r w:rsidR="00DF4019">
        <w:t>Evelise</w:t>
      </w:r>
      <w:proofErr w:type="spellEnd"/>
      <w:r w:rsidR="00DF4019">
        <w:t xml:space="preserve"> ou Padre Fabiano</w:t>
      </w:r>
      <w:r w:rsidR="00DF4019" w:rsidRPr="006D16D9">
        <w:t>, telefone (51) 3655-1324</w:t>
      </w:r>
      <w:r w:rsidR="00DF4019">
        <w:t xml:space="preserve"> ou (51) 99570-5672</w:t>
      </w:r>
      <w:r w:rsidR="00DF4019" w:rsidRPr="006D16D9">
        <w:t>;</w:t>
      </w:r>
    </w:p>
    <w:p w14:paraId="216C6308" w14:textId="77777777" w:rsidR="00DF4019" w:rsidRDefault="00DF4019" w:rsidP="00C662B9">
      <w:pPr>
        <w:spacing w:line="360" w:lineRule="auto"/>
        <w:jc w:val="both"/>
      </w:pPr>
    </w:p>
    <w:p w14:paraId="561FFB81" w14:textId="77777777" w:rsidR="00DF4019" w:rsidRPr="006D16D9" w:rsidRDefault="00316E5D" w:rsidP="00DF4019">
      <w:pPr>
        <w:spacing w:line="360" w:lineRule="auto"/>
        <w:jc w:val="both"/>
      </w:pPr>
      <w:r w:rsidRPr="006D16D9">
        <w:rPr>
          <w:b/>
        </w:rPr>
        <w:t>Emenda 007</w:t>
      </w:r>
      <w:r w:rsidRPr="006D16D9">
        <w:t xml:space="preserve"> –</w:t>
      </w:r>
      <w:r w:rsidR="00DF4019" w:rsidRPr="006D16D9">
        <w:t xml:space="preserve"> Paróquia de </w:t>
      </w:r>
      <w:r w:rsidR="00DF4019">
        <w:t>São Nicolau, CNPJ</w:t>
      </w:r>
      <w:r w:rsidR="00DF4019" w:rsidRPr="006D16D9">
        <w:t xml:space="preserve"> 92.858.000/0074-0</w:t>
      </w:r>
      <w:r w:rsidR="00DF4019">
        <w:t xml:space="preserve">9, contato </w:t>
      </w:r>
      <w:proofErr w:type="spellStart"/>
      <w:r w:rsidR="00DF4019">
        <w:t>Evelise</w:t>
      </w:r>
      <w:proofErr w:type="spellEnd"/>
      <w:r w:rsidR="00DF4019">
        <w:t xml:space="preserve"> ou Padre Fabiano</w:t>
      </w:r>
      <w:r w:rsidR="00DF4019" w:rsidRPr="006D16D9">
        <w:t>, telefone (51) 3655-1324</w:t>
      </w:r>
      <w:r w:rsidR="00DF4019">
        <w:t xml:space="preserve"> ou (51) 99570-5672</w:t>
      </w:r>
      <w:r w:rsidR="00DF4019" w:rsidRPr="006D16D9">
        <w:t>;</w:t>
      </w:r>
    </w:p>
    <w:p w14:paraId="24005649" w14:textId="77777777" w:rsidR="0040541B" w:rsidRPr="006D16D9" w:rsidRDefault="0040541B" w:rsidP="00C662B9">
      <w:pPr>
        <w:spacing w:line="360" w:lineRule="auto"/>
        <w:jc w:val="both"/>
      </w:pPr>
    </w:p>
    <w:p w14:paraId="3BFB00DE" w14:textId="77777777" w:rsidR="00DF4019" w:rsidRPr="006D16D9" w:rsidRDefault="00316E5D" w:rsidP="00DF4019">
      <w:pPr>
        <w:spacing w:line="360" w:lineRule="auto"/>
        <w:jc w:val="both"/>
      </w:pPr>
      <w:r w:rsidRPr="006D16D9">
        <w:rPr>
          <w:b/>
        </w:rPr>
        <w:t>Emenda 008</w:t>
      </w:r>
      <w:r w:rsidRPr="006D16D9">
        <w:t xml:space="preserve"> –</w:t>
      </w:r>
      <w:r w:rsidR="00FB03EF" w:rsidRPr="00FB03EF">
        <w:t xml:space="preserve"> </w:t>
      </w:r>
      <w:r w:rsidR="00DF4019" w:rsidRPr="006D16D9">
        <w:t xml:space="preserve">Paróquia de </w:t>
      </w:r>
      <w:r w:rsidR="00DF4019">
        <w:t>São Nicolau, CNPJ</w:t>
      </w:r>
      <w:r w:rsidR="00DF4019" w:rsidRPr="006D16D9">
        <w:t xml:space="preserve"> 92.858.000/0074-0</w:t>
      </w:r>
      <w:r w:rsidR="00DF4019">
        <w:t xml:space="preserve">9, contato </w:t>
      </w:r>
      <w:proofErr w:type="spellStart"/>
      <w:r w:rsidR="00DF4019">
        <w:t>Evelise</w:t>
      </w:r>
      <w:proofErr w:type="spellEnd"/>
      <w:r w:rsidR="00DF4019">
        <w:t xml:space="preserve"> ou Padre Fabiano</w:t>
      </w:r>
      <w:r w:rsidR="00DF4019" w:rsidRPr="006D16D9">
        <w:t>, telefone (51) 3655-1324</w:t>
      </w:r>
      <w:r w:rsidR="00DF4019">
        <w:t xml:space="preserve"> ou (51) 99570-5672</w:t>
      </w:r>
      <w:r w:rsidR="00DF4019" w:rsidRPr="006D16D9">
        <w:t>;</w:t>
      </w:r>
    </w:p>
    <w:p w14:paraId="275D1007" w14:textId="77777777" w:rsidR="0040541B" w:rsidRDefault="0040541B" w:rsidP="00316E5D">
      <w:pPr>
        <w:spacing w:line="360" w:lineRule="auto"/>
        <w:jc w:val="both"/>
      </w:pPr>
    </w:p>
    <w:p w14:paraId="383CAC0B" w14:textId="77777777" w:rsidR="00DF4019" w:rsidRDefault="0040541B" w:rsidP="00DF4019">
      <w:pPr>
        <w:spacing w:line="360" w:lineRule="auto"/>
        <w:rPr>
          <w:b/>
        </w:rPr>
      </w:pPr>
      <w:r w:rsidRPr="006D16D9">
        <w:rPr>
          <w:b/>
        </w:rPr>
        <w:t>Emenda 00</w:t>
      </w:r>
      <w:r>
        <w:rPr>
          <w:b/>
        </w:rPr>
        <w:t xml:space="preserve">9 </w:t>
      </w:r>
      <w:r w:rsidRPr="0040541B">
        <w:t xml:space="preserve">– </w:t>
      </w:r>
      <w:r w:rsidR="00DF4019" w:rsidRPr="00283255">
        <w:t>Moto Gr</w:t>
      </w:r>
      <w:r w:rsidR="00DF4019">
        <w:t xml:space="preserve">upo Espíritos ao Vento, CNPJ </w:t>
      </w:r>
      <w:r w:rsidR="00DF4019" w:rsidRPr="00283255">
        <w:t>32.788.219/0001-93, contato Anderson Lope</w:t>
      </w:r>
      <w:r w:rsidR="00DF4019">
        <w:t>s Paz, telefone (51) 98464-0561.</w:t>
      </w:r>
    </w:p>
    <w:p w14:paraId="0AA0F120" w14:textId="77777777" w:rsidR="00DF4019" w:rsidRPr="006D16D9" w:rsidRDefault="00DF4019" w:rsidP="0040541B">
      <w:pPr>
        <w:spacing w:line="360" w:lineRule="auto"/>
        <w:jc w:val="both"/>
      </w:pPr>
    </w:p>
    <w:p w14:paraId="5B4F04E8" w14:textId="77777777" w:rsidR="00DF4019" w:rsidRDefault="00DF4019" w:rsidP="00DF4019">
      <w:pPr>
        <w:spacing w:line="360" w:lineRule="auto"/>
        <w:jc w:val="both"/>
      </w:pPr>
      <w:r>
        <w:rPr>
          <w:b/>
        </w:rPr>
        <w:t xml:space="preserve">Emenda 010 </w:t>
      </w:r>
      <w:r w:rsidRPr="006D16D9">
        <w:t>–</w:t>
      </w:r>
      <w:r w:rsidRPr="00FB03EF">
        <w:t xml:space="preserve"> </w:t>
      </w:r>
      <w:r w:rsidRPr="00FF5D42">
        <w:t xml:space="preserve">Rotary Club General Câmara, CNPJ 14.464.899/0001-08, </w:t>
      </w:r>
      <w:r>
        <w:t>contato Marco Antônio Pereira Reis, telefone (51) 99697-5157</w:t>
      </w:r>
      <w:r w:rsidRPr="00283255">
        <w:t>.</w:t>
      </w:r>
    </w:p>
    <w:p w14:paraId="017C1F89" w14:textId="77777777" w:rsidR="00DF4019" w:rsidRDefault="00DF4019" w:rsidP="00DF4019">
      <w:pPr>
        <w:spacing w:line="360" w:lineRule="auto"/>
        <w:jc w:val="both"/>
        <w:rPr>
          <w:b/>
        </w:rPr>
      </w:pPr>
    </w:p>
    <w:p w14:paraId="11D289CA" w14:textId="77777777" w:rsidR="00DF4019" w:rsidRDefault="00DF4019" w:rsidP="00DF4019">
      <w:pPr>
        <w:spacing w:line="360" w:lineRule="auto"/>
        <w:jc w:val="both"/>
      </w:pPr>
      <w:r>
        <w:rPr>
          <w:b/>
        </w:rPr>
        <w:t xml:space="preserve">Emenda 011 </w:t>
      </w:r>
      <w:r w:rsidRPr="006D16D9">
        <w:t>–</w:t>
      </w:r>
      <w:r w:rsidRPr="00DF4019">
        <w:t xml:space="preserve"> </w:t>
      </w:r>
      <w:r>
        <w:t>Clube 9 de Março, CNPJ 90.892.928/0001-10, contato Gustavo dos Anjos Baptista, telefone (51) 98147-4763.</w:t>
      </w:r>
    </w:p>
    <w:p w14:paraId="54FCB4A5" w14:textId="77777777" w:rsidR="00316E5D" w:rsidRPr="006D16D9" w:rsidRDefault="00316E5D" w:rsidP="00DF4019">
      <w:pPr>
        <w:spacing w:line="360" w:lineRule="auto"/>
        <w:jc w:val="both"/>
      </w:pPr>
    </w:p>
    <w:p w14:paraId="7DAAEE00" w14:textId="77777777" w:rsidR="00DF4019" w:rsidRPr="004E122E" w:rsidRDefault="00DF4019" w:rsidP="00DF4019">
      <w:pPr>
        <w:spacing w:line="360" w:lineRule="auto"/>
        <w:jc w:val="both"/>
      </w:pPr>
      <w:r>
        <w:rPr>
          <w:b/>
        </w:rPr>
        <w:t xml:space="preserve">Emenda 012 </w:t>
      </w:r>
      <w:r w:rsidRPr="006D16D9">
        <w:t>–</w:t>
      </w:r>
      <w:r>
        <w:t xml:space="preserve"> </w:t>
      </w:r>
      <w:r w:rsidRPr="004E122E">
        <w:t xml:space="preserve">CTG </w:t>
      </w:r>
      <w:r>
        <w:t>Forqueta de Santo Amaro, CNPJ</w:t>
      </w:r>
      <w:r w:rsidRPr="004E122E">
        <w:t xml:space="preserve"> 19.280.556/0001-07, contato</w:t>
      </w:r>
      <w:r w:rsidRPr="00826D9A">
        <w:t xml:space="preserve"> </w:t>
      </w:r>
      <w:r>
        <w:t>Paulo Luiz</w:t>
      </w:r>
      <w:r w:rsidRPr="00826D9A">
        <w:t xml:space="preserve"> </w:t>
      </w:r>
      <w:r>
        <w:t>Santos Vianna</w:t>
      </w:r>
      <w:r w:rsidRPr="004E122E">
        <w:t>, telefone</w:t>
      </w:r>
      <w:r>
        <w:t xml:space="preserve"> (51) 99678-6908</w:t>
      </w:r>
      <w:r w:rsidRPr="004E122E">
        <w:t>.</w:t>
      </w:r>
    </w:p>
    <w:p w14:paraId="2179663F" w14:textId="77777777" w:rsidR="00DF4019" w:rsidRPr="006D16D9" w:rsidRDefault="00DF4019" w:rsidP="00DF4019">
      <w:pPr>
        <w:spacing w:line="360" w:lineRule="auto"/>
        <w:jc w:val="both"/>
      </w:pPr>
    </w:p>
    <w:sectPr w:rsidR="00DF4019" w:rsidRPr="006D16D9" w:rsidSect="00085270">
      <w:footnotePr>
        <w:pos w:val="beneathText"/>
      </w:footnotePr>
      <w:pgSz w:w="11905" w:h="16837" w:code="9"/>
      <w:pgMar w:top="1979" w:right="851" w:bottom="1134" w:left="1701" w:header="284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A9EEC" w14:textId="77777777" w:rsidR="004951AB" w:rsidRDefault="004951AB">
      <w:r>
        <w:separator/>
      </w:r>
    </w:p>
  </w:endnote>
  <w:endnote w:type="continuationSeparator" w:id="0">
    <w:p w14:paraId="7D202984" w14:textId="77777777" w:rsidR="004951AB" w:rsidRDefault="0049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95B1D" w14:textId="77777777" w:rsidR="004951AB" w:rsidRDefault="004951AB">
      <w:r>
        <w:separator/>
      </w:r>
    </w:p>
  </w:footnote>
  <w:footnote w:type="continuationSeparator" w:id="0">
    <w:p w14:paraId="7480D286" w14:textId="77777777" w:rsidR="004951AB" w:rsidRDefault="00495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4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10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B2"/>
    <w:rsid w:val="00000423"/>
    <w:rsid w:val="0000431A"/>
    <w:rsid w:val="00005F9E"/>
    <w:rsid w:val="000148C6"/>
    <w:rsid w:val="000202A4"/>
    <w:rsid w:val="0002417E"/>
    <w:rsid w:val="00024A1C"/>
    <w:rsid w:val="000258D3"/>
    <w:rsid w:val="00041B43"/>
    <w:rsid w:val="00052479"/>
    <w:rsid w:val="0005405C"/>
    <w:rsid w:val="000541BF"/>
    <w:rsid w:val="00060079"/>
    <w:rsid w:val="00060351"/>
    <w:rsid w:val="00084ED0"/>
    <w:rsid w:val="00085270"/>
    <w:rsid w:val="000868B7"/>
    <w:rsid w:val="000A05D2"/>
    <w:rsid w:val="000A4C71"/>
    <w:rsid w:val="000B1735"/>
    <w:rsid w:val="000B32B9"/>
    <w:rsid w:val="000C1C4F"/>
    <w:rsid w:val="000C2078"/>
    <w:rsid w:val="000C4E33"/>
    <w:rsid w:val="000C7B98"/>
    <w:rsid w:val="000D0513"/>
    <w:rsid w:val="000D4D05"/>
    <w:rsid w:val="000F31AD"/>
    <w:rsid w:val="000F53DE"/>
    <w:rsid w:val="001018B6"/>
    <w:rsid w:val="0010414E"/>
    <w:rsid w:val="00110ADB"/>
    <w:rsid w:val="00111525"/>
    <w:rsid w:val="00111695"/>
    <w:rsid w:val="0011388F"/>
    <w:rsid w:val="0011705D"/>
    <w:rsid w:val="0012524E"/>
    <w:rsid w:val="00131998"/>
    <w:rsid w:val="001352E7"/>
    <w:rsid w:val="00144CC2"/>
    <w:rsid w:val="00146B7C"/>
    <w:rsid w:val="00157834"/>
    <w:rsid w:val="0016785F"/>
    <w:rsid w:val="0017112A"/>
    <w:rsid w:val="00176849"/>
    <w:rsid w:val="00176F93"/>
    <w:rsid w:val="00183418"/>
    <w:rsid w:val="00192AA8"/>
    <w:rsid w:val="00193014"/>
    <w:rsid w:val="001A7D26"/>
    <w:rsid w:val="001C1D5D"/>
    <w:rsid w:val="001C4987"/>
    <w:rsid w:val="001C4989"/>
    <w:rsid w:val="001C740E"/>
    <w:rsid w:val="001D3A09"/>
    <w:rsid w:val="001D4964"/>
    <w:rsid w:val="001D632F"/>
    <w:rsid w:val="001E46A8"/>
    <w:rsid w:val="00214575"/>
    <w:rsid w:val="002177DF"/>
    <w:rsid w:val="00220FBF"/>
    <w:rsid w:val="00224D99"/>
    <w:rsid w:val="002357ED"/>
    <w:rsid w:val="002370EC"/>
    <w:rsid w:val="0023722C"/>
    <w:rsid w:val="002378BA"/>
    <w:rsid w:val="00237F8B"/>
    <w:rsid w:val="0024649B"/>
    <w:rsid w:val="002518FA"/>
    <w:rsid w:val="002570C6"/>
    <w:rsid w:val="002656F3"/>
    <w:rsid w:val="00277240"/>
    <w:rsid w:val="00280AEE"/>
    <w:rsid w:val="00287790"/>
    <w:rsid w:val="00287CD3"/>
    <w:rsid w:val="00292154"/>
    <w:rsid w:val="0029406F"/>
    <w:rsid w:val="002A2F8D"/>
    <w:rsid w:val="002A5F2D"/>
    <w:rsid w:val="002A724E"/>
    <w:rsid w:val="002B28F6"/>
    <w:rsid w:val="002C22FE"/>
    <w:rsid w:val="002C4480"/>
    <w:rsid w:val="002D7D7D"/>
    <w:rsid w:val="002E4AAA"/>
    <w:rsid w:val="002F650D"/>
    <w:rsid w:val="003105FF"/>
    <w:rsid w:val="003108EA"/>
    <w:rsid w:val="00311F42"/>
    <w:rsid w:val="00315161"/>
    <w:rsid w:val="00316E5D"/>
    <w:rsid w:val="003200B2"/>
    <w:rsid w:val="0033483A"/>
    <w:rsid w:val="003371F2"/>
    <w:rsid w:val="0034007C"/>
    <w:rsid w:val="0034100A"/>
    <w:rsid w:val="003468D7"/>
    <w:rsid w:val="00351ECA"/>
    <w:rsid w:val="00352FC0"/>
    <w:rsid w:val="0035726F"/>
    <w:rsid w:val="003606F0"/>
    <w:rsid w:val="00366C4F"/>
    <w:rsid w:val="003701D6"/>
    <w:rsid w:val="00372B75"/>
    <w:rsid w:val="003750B7"/>
    <w:rsid w:val="00384296"/>
    <w:rsid w:val="003B37BA"/>
    <w:rsid w:val="003E5435"/>
    <w:rsid w:val="00404357"/>
    <w:rsid w:val="0040541B"/>
    <w:rsid w:val="004074FE"/>
    <w:rsid w:val="00421EF4"/>
    <w:rsid w:val="0042655C"/>
    <w:rsid w:val="00433E56"/>
    <w:rsid w:val="00444A31"/>
    <w:rsid w:val="00446893"/>
    <w:rsid w:val="00452387"/>
    <w:rsid w:val="00454329"/>
    <w:rsid w:val="00454D18"/>
    <w:rsid w:val="00455418"/>
    <w:rsid w:val="00457D3F"/>
    <w:rsid w:val="00464EBB"/>
    <w:rsid w:val="00472910"/>
    <w:rsid w:val="0048454E"/>
    <w:rsid w:val="00484850"/>
    <w:rsid w:val="00490AD0"/>
    <w:rsid w:val="004951AB"/>
    <w:rsid w:val="00495955"/>
    <w:rsid w:val="004A2378"/>
    <w:rsid w:val="004B2564"/>
    <w:rsid w:val="004B3A00"/>
    <w:rsid w:val="004B7CA3"/>
    <w:rsid w:val="004C0E28"/>
    <w:rsid w:val="004C4DE4"/>
    <w:rsid w:val="004D1883"/>
    <w:rsid w:val="004E3C0E"/>
    <w:rsid w:val="004F039A"/>
    <w:rsid w:val="004F52FB"/>
    <w:rsid w:val="00502244"/>
    <w:rsid w:val="00503FE4"/>
    <w:rsid w:val="005055C5"/>
    <w:rsid w:val="00514C52"/>
    <w:rsid w:val="0052169A"/>
    <w:rsid w:val="005302B4"/>
    <w:rsid w:val="00553C75"/>
    <w:rsid w:val="00554139"/>
    <w:rsid w:val="005555D0"/>
    <w:rsid w:val="00562E86"/>
    <w:rsid w:val="005643D0"/>
    <w:rsid w:val="0056588B"/>
    <w:rsid w:val="00571DE9"/>
    <w:rsid w:val="00594E03"/>
    <w:rsid w:val="005A17AD"/>
    <w:rsid w:val="005B7F39"/>
    <w:rsid w:val="005C2328"/>
    <w:rsid w:val="005E0F91"/>
    <w:rsid w:val="005E12E4"/>
    <w:rsid w:val="005F284C"/>
    <w:rsid w:val="005F2D60"/>
    <w:rsid w:val="005F616E"/>
    <w:rsid w:val="00603CF3"/>
    <w:rsid w:val="00634B93"/>
    <w:rsid w:val="00640E41"/>
    <w:rsid w:val="00646341"/>
    <w:rsid w:val="00647ED2"/>
    <w:rsid w:val="00656426"/>
    <w:rsid w:val="006669FE"/>
    <w:rsid w:val="006706D2"/>
    <w:rsid w:val="0067693F"/>
    <w:rsid w:val="00685709"/>
    <w:rsid w:val="00687EB0"/>
    <w:rsid w:val="00693C6E"/>
    <w:rsid w:val="006A42AA"/>
    <w:rsid w:val="006A704D"/>
    <w:rsid w:val="006C41D8"/>
    <w:rsid w:val="006C70D4"/>
    <w:rsid w:val="006D16D9"/>
    <w:rsid w:val="006D41BD"/>
    <w:rsid w:val="006E1956"/>
    <w:rsid w:val="006F7753"/>
    <w:rsid w:val="00710747"/>
    <w:rsid w:val="00710DA1"/>
    <w:rsid w:val="00722ACE"/>
    <w:rsid w:val="00725909"/>
    <w:rsid w:val="0072670D"/>
    <w:rsid w:val="00727E10"/>
    <w:rsid w:val="007346A3"/>
    <w:rsid w:val="0074129F"/>
    <w:rsid w:val="00745252"/>
    <w:rsid w:val="00746DB6"/>
    <w:rsid w:val="00750D14"/>
    <w:rsid w:val="007524DB"/>
    <w:rsid w:val="00755442"/>
    <w:rsid w:val="007603AC"/>
    <w:rsid w:val="00767C00"/>
    <w:rsid w:val="00771389"/>
    <w:rsid w:val="00776E9D"/>
    <w:rsid w:val="00777F6B"/>
    <w:rsid w:val="00780D56"/>
    <w:rsid w:val="007857D7"/>
    <w:rsid w:val="007878E1"/>
    <w:rsid w:val="00792C76"/>
    <w:rsid w:val="00795A90"/>
    <w:rsid w:val="007A4B71"/>
    <w:rsid w:val="007A69D3"/>
    <w:rsid w:val="007A7269"/>
    <w:rsid w:val="007B0FE1"/>
    <w:rsid w:val="007B1431"/>
    <w:rsid w:val="007B1A58"/>
    <w:rsid w:val="007B2DEC"/>
    <w:rsid w:val="007C2F7F"/>
    <w:rsid w:val="007C3224"/>
    <w:rsid w:val="007C4CD6"/>
    <w:rsid w:val="007E08C5"/>
    <w:rsid w:val="007E1011"/>
    <w:rsid w:val="007E1732"/>
    <w:rsid w:val="007E447A"/>
    <w:rsid w:val="007E6433"/>
    <w:rsid w:val="007F011B"/>
    <w:rsid w:val="007F240D"/>
    <w:rsid w:val="007F3747"/>
    <w:rsid w:val="007F460B"/>
    <w:rsid w:val="007F500A"/>
    <w:rsid w:val="008140FA"/>
    <w:rsid w:val="00816D74"/>
    <w:rsid w:val="00817CCF"/>
    <w:rsid w:val="008200FE"/>
    <w:rsid w:val="00825B01"/>
    <w:rsid w:val="00833AD3"/>
    <w:rsid w:val="00834302"/>
    <w:rsid w:val="008506E7"/>
    <w:rsid w:val="00862A3F"/>
    <w:rsid w:val="00867838"/>
    <w:rsid w:val="00892B30"/>
    <w:rsid w:val="00897344"/>
    <w:rsid w:val="00897ADF"/>
    <w:rsid w:val="008A22DC"/>
    <w:rsid w:val="008A5413"/>
    <w:rsid w:val="008A5BDD"/>
    <w:rsid w:val="008B52FA"/>
    <w:rsid w:val="008D2425"/>
    <w:rsid w:val="008D5AAD"/>
    <w:rsid w:val="008F418E"/>
    <w:rsid w:val="0090170F"/>
    <w:rsid w:val="00906A45"/>
    <w:rsid w:val="00920614"/>
    <w:rsid w:val="0092245E"/>
    <w:rsid w:val="00925DF5"/>
    <w:rsid w:val="00926AE6"/>
    <w:rsid w:val="00927AEA"/>
    <w:rsid w:val="00930AF1"/>
    <w:rsid w:val="009332FE"/>
    <w:rsid w:val="00941E77"/>
    <w:rsid w:val="00957865"/>
    <w:rsid w:val="00960322"/>
    <w:rsid w:val="009A3AA7"/>
    <w:rsid w:val="009B33B6"/>
    <w:rsid w:val="009B5069"/>
    <w:rsid w:val="009C2224"/>
    <w:rsid w:val="009C392B"/>
    <w:rsid w:val="009D3AA9"/>
    <w:rsid w:val="009D5ACF"/>
    <w:rsid w:val="009F7B5B"/>
    <w:rsid w:val="00A00EBE"/>
    <w:rsid w:val="00A02BE8"/>
    <w:rsid w:val="00A06EAC"/>
    <w:rsid w:val="00A1101A"/>
    <w:rsid w:val="00A12BFD"/>
    <w:rsid w:val="00A23158"/>
    <w:rsid w:val="00A27CD0"/>
    <w:rsid w:val="00A33708"/>
    <w:rsid w:val="00A37DD6"/>
    <w:rsid w:val="00A406C9"/>
    <w:rsid w:val="00A45F67"/>
    <w:rsid w:val="00A678C9"/>
    <w:rsid w:val="00A67A18"/>
    <w:rsid w:val="00A70EC0"/>
    <w:rsid w:val="00A740BB"/>
    <w:rsid w:val="00A77619"/>
    <w:rsid w:val="00A77F58"/>
    <w:rsid w:val="00A87BEB"/>
    <w:rsid w:val="00AC0DA6"/>
    <w:rsid w:val="00AD4177"/>
    <w:rsid w:val="00AD6CD7"/>
    <w:rsid w:val="00AF2F47"/>
    <w:rsid w:val="00B0643D"/>
    <w:rsid w:val="00B114C6"/>
    <w:rsid w:val="00B149AF"/>
    <w:rsid w:val="00B32539"/>
    <w:rsid w:val="00B32E5E"/>
    <w:rsid w:val="00B51491"/>
    <w:rsid w:val="00B56E37"/>
    <w:rsid w:val="00B576A3"/>
    <w:rsid w:val="00B627C9"/>
    <w:rsid w:val="00B666E1"/>
    <w:rsid w:val="00B671C4"/>
    <w:rsid w:val="00B75391"/>
    <w:rsid w:val="00B82BBE"/>
    <w:rsid w:val="00B840B3"/>
    <w:rsid w:val="00B9402F"/>
    <w:rsid w:val="00BA33A0"/>
    <w:rsid w:val="00BA7E67"/>
    <w:rsid w:val="00BB7D25"/>
    <w:rsid w:val="00BC2DEA"/>
    <w:rsid w:val="00BE6ADE"/>
    <w:rsid w:val="00BF1A80"/>
    <w:rsid w:val="00BF48D4"/>
    <w:rsid w:val="00C024FA"/>
    <w:rsid w:val="00C254F4"/>
    <w:rsid w:val="00C2732B"/>
    <w:rsid w:val="00C301DE"/>
    <w:rsid w:val="00C31088"/>
    <w:rsid w:val="00C32244"/>
    <w:rsid w:val="00C34A8B"/>
    <w:rsid w:val="00C44299"/>
    <w:rsid w:val="00C4519C"/>
    <w:rsid w:val="00C451B0"/>
    <w:rsid w:val="00C52F9F"/>
    <w:rsid w:val="00C54EB4"/>
    <w:rsid w:val="00C550AD"/>
    <w:rsid w:val="00C5628C"/>
    <w:rsid w:val="00C57087"/>
    <w:rsid w:val="00C60B71"/>
    <w:rsid w:val="00C662B9"/>
    <w:rsid w:val="00C676DB"/>
    <w:rsid w:val="00C701C0"/>
    <w:rsid w:val="00C72156"/>
    <w:rsid w:val="00C84FFD"/>
    <w:rsid w:val="00C85E25"/>
    <w:rsid w:val="00C94ED5"/>
    <w:rsid w:val="00C95A9A"/>
    <w:rsid w:val="00CB4A3F"/>
    <w:rsid w:val="00CC0B6D"/>
    <w:rsid w:val="00CD0EBD"/>
    <w:rsid w:val="00CD4FCD"/>
    <w:rsid w:val="00CE14C3"/>
    <w:rsid w:val="00CE51D0"/>
    <w:rsid w:val="00CF4BF0"/>
    <w:rsid w:val="00D0039B"/>
    <w:rsid w:val="00D11945"/>
    <w:rsid w:val="00D243F1"/>
    <w:rsid w:val="00D32299"/>
    <w:rsid w:val="00D3239C"/>
    <w:rsid w:val="00D45E2A"/>
    <w:rsid w:val="00D51CD1"/>
    <w:rsid w:val="00D603A0"/>
    <w:rsid w:val="00D65BA8"/>
    <w:rsid w:val="00D739BC"/>
    <w:rsid w:val="00D74971"/>
    <w:rsid w:val="00D77809"/>
    <w:rsid w:val="00D81C4B"/>
    <w:rsid w:val="00D92175"/>
    <w:rsid w:val="00D925A8"/>
    <w:rsid w:val="00D92D16"/>
    <w:rsid w:val="00DA7FF6"/>
    <w:rsid w:val="00DB463D"/>
    <w:rsid w:val="00DB6098"/>
    <w:rsid w:val="00DB621A"/>
    <w:rsid w:val="00DC3FF8"/>
    <w:rsid w:val="00DC5B9D"/>
    <w:rsid w:val="00DE533D"/>
    <w:rsid w:val="00DF100E"/>
    <w:rsid w:val="00DF4019"/>
    <w:rsid w:val="00E02E09"/>
    <w:rsid w:val="00E032EC"/>
    <w:rsid w:val="00E10CC5"/>
    <w:rsid w:val="00E216C7"/>
    <w:rsid w:val="00E254B6"/>
    <w:rsid w:val="00E420B6"/>
    <w:rsid w:val="00E52037"/>
    <w:rsid w:val="00E534D8"/>
    <w:rsid w:val="00E570A3"/>
    <w:rsid w:val="00E64C03"/>
    <w:rsid w:val="00E664DC"/>
    <w:rsid w:val="00E723AB"/>
    <w:rsid w:val="00E87514"/>
    <w:rsid w:val="00E91DFC"/>
    <w:rsid w:val="00EA2033"/>
    <w:rsid w:val="00EA4501"/>
    <w:rsid w:val="00EA4CBC"/>
    <w:rsid w:val="00EA613A"/>
    <w:rsid w:val="00EB289B"/>
    <w:rsid w:val="00EB4552"/>
    <w:rsid w:val="00EC0F41"/>
    <w:rsid w:val="00ED4D74"/>
    <w:rsid w:val="00EE1D4C"/>
    <w:rsid w:val="00EE2B55"/>
    <w:rsid w:val="00EE5D17"/>
    <w:rsid w:val="00EF27FD"/>
    <w:rsid w:val="00F02E64"/>
    <w:rsid w:val="00F0426B"/>
    <w:rsid w:val="00F06BF7"/>
    <w:rsid w:val="00F10699"/>
    <w:rsid w:val="00F151D9"/>
    <w:rsid w:val="00F248AF"/>
    <w:rsid w:val="00F333EA"/>
    <w:rsid w:val="00F46908"/>
    <w:rsid w:val="00F51A03"/>
    <w:rsid w:val="00F51DBB"/>
    <w:rsid w:val="00F572DA"/>
    <w:rsid w:val="00F600D4"/>
    <w:rsid w:val="00F61BFB"/>
    <w:rsid w:val="00F66733"/>
    <w:rsid w:val="00F66F33"/>
    <w:rsid w:val="00F67EAB"/>
    <w:rsid w:val="00F97690"/>
    <w:rsid w:val="00FA3F90"/>
    <w:rsid w:val="00FA5461"/>
    <w:rsid w:val="00FB03EF"/>
    <w:rsid w:val="00FB0C92"/>
    <w:rsid w:val="00FB173C"/>
    <w:rsid w:val="00FB2FF2"/>
    <w:rsid w:val="00FC5370"/>
    <w:rsid w:val="00FD04DC"/>
    <w:rsid w:val="00FD226F"/>
    <w:rsid w:val="00FD2561"/>
    <w:rsid w:val="00FD3266"/>
    <w:rsid w:val="00FE2468"/>
    <w:rsid w:val="00FE4E90"/>
    <w:rsid w:val="00FF5534"/>
    <w:rsid w:val="00FF5ED3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1EF6A"/>
  <w15:docId w15:val="{EF170584-2CD2-47B3-AFF1-9E7EAF75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03FE4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uiPriority w:val="9"/>
    <w:qFormat/>
    <w:rsid w:val="00503FE4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503FE4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503FE4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qFormat/>
    <w:rsid w:val="00CD0EBD"/>
    <w:pPr>
      <w:keepNext/>
      <w:widowControl w:val="0"/>
      <w:tabs>
        <w:tab w:val="left" w:pos="1776"/>
      </w:tabs>
      <w:snapToGrid w:val="0"/>
      <w:jc w:val="center"/>
      <w:outlineLvl w:val="5"/>
    </w:pPr>
    <w:rPr>
      <w:rFonts w:eastAsia="Arial Unicode MS"/>
      <w:b/>
      <w:bCs/>
      <w:szCs w:val="20"/>
    </w:rPr>
  </w:style>
  <w:style w:type="paragraph" w:styleId="Ttulo7">
    <w:name w:val="heading 7"/>
    <w:basedOn w:val="Normal"/>
    <w:next w:val="Normal"/>
    <w:link w:val="Ttulo7Char"/>
    <w:uiPriority w:val="9"/>
    <w:qFormat/>
    <w:rsid w:val="00CD0EBD"/>
    <w:pPr>
      <w:keepNext/>
      <w:tabs>
        <w:tab w:val="left" w:pos="4678"/>
      </w:tabs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"/>
    <w:qFormat/>
    <w:rsid w:val="00CD0EBD"/>
    <w:pPr>
      <w:keepNext/>
      <w:jc w:val="both"/>
      <w:outlineLvl w:val="7"/>
    </w:pPr>
    <w:rPr>
      <w:b/>
      <w:bCs/>
      <w:sz w:val="28"/>
    </w:rPr>
  </w:style>
  <w:style w:type="paragraph" w:styleId="Ttulo9">
    <w:name w:val="heading 9"/>
    <w:basedOn w:val="Normal"/>
    <w:next w:val="Normal"/>
    <w:link w:val="Ttulo9Char"/>
    <w:uiPriority w:val="9"/>
    <w:qFormat/>
    <w:rsid w:val="00CD0EBD"/>
    <w:pPr>
      <w:keepNext/>
      <w:jc w:val="center"/>
      <w:outlineLvl w:val="8"/>
    </w:pPr>
    <w:rPr>
      <w:rFonts w:ascii="Arial" w:hAnsi="Arial" w:cs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503FE4"/>
  </w:style>
  <w:style w:type="character" w:customStyle="1" w:styleId="WW-Absatz-Standardschriftart">
    <w:name w:val="WW-Absatz-Standardschriftart"/>
    <w:rsid w:val="00503FE4"/>
  </w:style>
  <w:style w:type="character" w:customStyle="1" w:styleId="WW8Num4z0">
    <w:name w:val="WW8Num4z0"/>
    <w:rsid w:val="00503FE4"/>
    <w:rPr>
      <w:rFonts w:ascii="Symbol" w:hAnsi="Symbol"/>
    </w:rPr>
  </w:style>
  <w:style w:type="character" w:customStyle="1" w:styleId="WW8Num9z1">
    <w:name w:val="WW8Num9z1"/>
    <w:rsid w:val="00503FE4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503FE4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03FE4"/>
    <w:rPr>
      <w:rFonts w:ascii="Courier New" w:hAnsi="Courier New"/>
    </w:rPr>
  </w:style>
  <w:style w:type="character" w:customStyle="1" w:styleId="WW8Num10z2">
    <w:name w:val="WW8Num10z2"/>
    <w:rsid w:val="00503FE4"/>
    <w:rPr>
      <w:rFonts w:ascii="Wingdings" w:hAnsi="Wingdings"/>
    </w:rPr>
  </w:style>
  <w:style w:type="character" w:customStyle="1" w:styleId="WW8Num10z3">
    <w:name w:val="WW8Num10z3"/>
    <w:rsid w:val="00503FE4"/>
    <w:rPr>
      <w:rFonts w:ascii="Symbol" w:hAnsi="Symbol"/>
    </w:rPr>
  </w:style>
  <w:style w:type="character" w:customStyle="1" w:styleId="WW8Num16z0">
    <w:name w:val="WW8Num16z0"/>
    <w:rsid w:val="00503FE4"/>
    <w:rPr>
      <w:b w:val="0"/>
    </w:rPr>
  </w:style>
  <w:style w:type="character" w:customStyle="1" w:styleId="WW8Num17z0">
    <w:name w:val="WW8Num17z0"/>
    <w:rsid w:val="00503FE4"/>
    <w:rPr>
      <w:rFonts w:ascii="Symbol" w:hAnsi="Symbol"/>
    </w:rPr>
  </w:style>
  <w:style w:type="character" w:customStyle="1" w:styleId="WW8Num19z0">
    <w:name w:val="WW8Num19z0"/>
    <w:rsid w:val="00503FE4"/>
    <w:rPr>
      <w:rFonts w:ascii="Symbol" w:hAnsi="Symbol"/>
    </w:rPr>
  </w:style>
  <w:style w:type="character" w:customStyle="1" w:styleId="WW8Num31z0">
    <w:name w:val="WW8Num31z0"/>
    <w:rsid w:val="00503FE4"/>
    <w:rPr>
      <w:rFonts w:ascii="Symbol" w:hAnsi="Symbol"/>
    </w:rPr>
  </w:style>
  <w:style w:type="character" w:customStyle="1" w:styleId="WW8Num32z1">
    <w:name w:val="WW8Num32z1"/>
    <w:rsid w:val="00503FE4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503FE4"/>
    <w:rPr>
      <w:rFonts w:ascii="Symbol" w:hAnsi="Symbol"/>
    </w:rPr>
  </w:style>
  <w:style w:type="character" w:styleId="Nmerodepgina">
    <w:name w:val="page number"/>
    <w:basedOn w:val="Fontepargpadro"/>
    <w:rsid w:val="00503FE4"/>
  </w:style>
  <w:style w:type="paragraph" w:customStyle="1" w:styleId="Captulo">
    <w:name w:val="Capítulo"/>
    <w:basedOn w:val="Normal"/>
    <w:next w:val="Corpodetexto"/>
    <w:rsid w:val="00503FE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503FE4"/>
    <w:rPr>
      <w:b/>
      <w:bCs/>
      <w:sz w:val="32"/>
    </w:rPr>
  </w:style>
  <w:style w:type="paragraph" w:styleId="Lista">
    <w:name w:val="List"/>
    <w:basedOn w:val="Corpodetexto"/>
    <w:rsid w:val="00503FE4"/>
    <w:rPr>
      <w:rFonts w:cs="Tahoma"/>
    </w:rPr>
  </w:style>
  <w:style w:type="paragraph" w:styleId="Legenda">
    <w:name w:val="caption"/>
    <w:basedOn w:val="Normal"/>
    <w:qFormat/>
    <w:rsid w:val="00503FE4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503FE4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uiPriority w:val="99"/>
    <w:rsid w:val="00503FE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503FE4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503FE4"/>
    <w:pPr>
      <w:ind w:firstLine="1980"/>
      <w:jc w:val="both"/>
    </w:pPr>
  </w:style>
  <w:style w:type="paragraph" w:styleId="Ttulo">
    <w:name w:val="Title"/>
    <w:basedOn w:val="Normal"/>
    <w:next w:val="Subttulo"/>
    <w:link w:val="TtuloChar"/>
    <w:uiPriority w:val="10"/>
    <w:qFormat/>
    <w:rsid w:val="00503FE4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link w:val="SubttuloChar"/>
    <w:uiPriority w:val="11"/>
    <w:qFormat/>
    <w:rsid w:val="00503FE4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link w:val="Recuodecorpodetexto2Char"/>
    <w:uiPriority w:val="99"/>
    <w:rsid w:val="00503FE4"/>
    <w:pPr>
      <w:ind w:firstLine="2160"/>
      <w:jc w:val="both"/>
    </w:pPr>
  </w:style>
  <w:style w:type="paragraph" w:styleId="Corpodetexto2">
    <w:name w:val="Body Text 2"/>
    <w:basedOn w:val="Normal"/>
    <w:link w:val="Corpodetexto2Char"/>
    <w:uiPriority w:val="99"/>
    <w:rsid w:val="00503FE4"/>
    <w:pPr>
      <w:jc w:val="both"/>
    </w:pPr>
    <w:rPr>
      <w:b/>
      <w:szCs w:val="20"/>
    </w:rPr>
  </w:style>
  <w:style w:type="paragraph" w:styleId="Corpodetexto3">
    <w:name w:val="Body Text 3"/>
    <w:basedOn w:val="Normal"/>
    <w:link w:val="Corpodetexto3Char"/>
    <w:uiPriority w:val="99"/>
    <w:rsid w:val="00503FE4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503FE4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503FE4"/>
  </w:style>
  <w:style w:type="table" w:styleId="Tabelacomgrade">
    <w:name w:val="Table Grid"/>
    <w:basedOn w:val="Tabelanormal"/>
    <w:uiPriority w:val="59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CD0EBD"/>
    <w:rPr>
      <w:rFonts w:eastAsia="Arial Unicode MS"/>
      <w:b/>
      <w:bCs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CD0EBD"/>
    <w:rPr>
      <w:rFonts w:ascii="Arial" w:hAnsi="Arial" w:cs="Arial"/>
      <w:b/>
      <w:bCs/>
    </w:rPr>
  </w:style>
  <w:style w:type="character" w:customStyle="1" w:styleId="Ttulo8Char">
    <w:name w:val="Título 8 Char"/>
    <w:basedOn w:val="Fontepargpadro"/>
    <w:link w:val="Ttulo8"/>
    <w:uiPriority w:val="9"/>
    <w:rsid w:val="00CD0EBD"/>
    <w:rPr>
      <w:b/>
      <w:bCs/>
      <w:sz w:val="28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CD0EBD"/>
    <w:rPr>
      <w:rFonts w:ascii="Arial" w:hAnsi="Arial" w:cs="Arial"/>
      <w:b/>
      <w:sz w:val="22"/>
    </w:rPr>
  </w:style>
  <w:style w:type="character" w:customStyle="1" w:styleId="Ttulo1Char">
    <w:name w:val="Título 1 Char"/>
    <w:basedOn w:val="Fontepargpadro"/>
    <w:link w:val="Ttulo1"/>
    <w:uiPriority w:val="9"/>
    <w:rsid w:val="00CD0EBD"/>
    <w:rPr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CD0EBD"/>
    <w:rPr>
      <w:rFonts w:eastAsia="Arial Unicode MS"/>
      <w:b/>
      <w:sz w:val="24"/>
    </w:rPr>
  </w:style>
  <w:style w:type="character" w:customStyle="1" w:styleId="Ttulo3Char">
    <w:name w:val="Título 3 Char"/>
    <w:basedOn w:val="Fontepargpadro"/>
    <w:link w:val="Ttulo3"/>
    <w:uiPriority w:val="9"/>
    <w:rsid w:val="00CD0EBD"/>
    <w:rPr>
      <w:b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CD0EBD"/>
    <w:rPr>
      <w:b/>
      <w:bCs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CD0EBD"/>
    <w:rPr>
      <w:rFonts w:eastAsia="Arial Unicode MS"/>
      <w:b/>
      <w:sz w:val="28"/>
    </w:rPr>
  </w:style>
  <w:style w:type="paragraph" w:styleId="NormalWeb">
    <w:name w:val="Normal (Web)"/>
    <w:basedOn w:val="Normal"/>
    <w:uiPriority w:val="99"/>
    <w:unhideWhenUsed/>
    <w:rsid w:val="00CD0EBD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uiPriority w:val="99"/>
    <w:rsid w:val="00CD0EBD"/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CD0EBD"/>
    <w:rPr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D0EBD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CD0EBD"/>
    <w:rPr>
      <w:b/>
      <w:bCs/>
      <w:sz w:val="32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D0EBD"/>
    <w:rPr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CD0EBD"/>
    <w:rPr>
      <w:rFonts w:ascii="Arial" w:hAnsi="Arial" w:cs="Arial"/>
      <w:b/>
      <w:bCs/>
      <w:i/>
      <w:iCs/>
      <w:sz w:val="24"/>
      <w:szCs w:val="24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D0EBD"/>
    <w:rPr>
      <w:b/>
      <w:sz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CD0EBD"/>
    <w:rPr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D0EBD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CD0EBD"/>
    <w:pPr>
      <w:widowControl w:val="0"/>
      <w:tabs>
        <w:tab w:val="left" w:pos="1776"/>
      </w:tabs>
      <w:snapToGrid w:val="0"/>
      <w:ind w:firstLine="1440"/>
      <w:jc w:val="both"/>
    </w:pPr>
    <w:rPr>
      <w:rFonts w:ascii="Tahoma" w:hAnsi="Tahoma" w:cs="Tahoma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CD0EBD"/>
    <w:rPr>
      <w:rFonts w:ascii="Tahoma" w:hAnsi="Tahoma" w:cs="Tahoma"/>
      <w:sz w:val="24"/>
    </w:rPr>
  </w:style>
  <w:style w:type="paragraph" w:styleId="Textoembloco">
    <w:name w:val="Block Text"/>
    <w:basedOn w:val="Normal"/>
    <w:uiPriority w:val="99"/>
    <w:unhideWhenUsed/>
    <w:rsid w:val="00CD0EBD"/>
    <w:pPr>
      <w:widowControl w:val="0"/>
      <w:snapToGrid w:val="0"/>
      <w:ind w:left="1418" w:right="1417" w:firstLine="22"/>
      <w:jc w:val="both"/>
    </w:pPr>
    <w:rPr>
      <w:rFonts w:ascii="Tahoma" w:hAnsi="Tahoma" w:cs="Tahoma"/>
      <w:szCs w:val="20"/>
    </w:rPr>
  </w:style>
  <w:style w:type="character" w:styleId="nfase">
    <w:name w:val="Emphasis"/>
    <w:basedOn w:val="Fontepargpadro"/>
    <w:uiPriority w:val="20"/>
    <w:qFormat/>
    <w:rsid w:val="00CD0E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71ABE-41A7-4951-9566-263B9F85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596</TotalTime>
  <Pages>3</Pages>
  <Words>292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64</cp:revision>
  <cp:lastPrinted>2022-01-03T13:57:00Z</cp:lastPrinted>
  <dcterms:created xsi:type="dcterms:W3CDTF">2018-12-27T17:42:00Z</dcterms:created>
  <dcterms:modified xsi:type="dcterms:W3CDTF">2022-01-06T18:17:00Z</dcterms:modified>
</cp:coreProperties>
</file>